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0311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1A0311">
        <w:rPr>
          <w:rFonts w:ascii="Arial" w:hAnsi="Arial" w:cs="Arial"/>
          <w:b/>
        </w:rPr>
        <w:t>REPUBLIKA HRVATSKA</w:t>
      </w:r>
    </w:p>
    <w:p w:rsidRPr="001A0311" w:rsidR="0040308F" w:rsidP="0040308F" w:rsidRDefault="0040308F" w14:paraId="4ADF6797" w14:textId="77777777">
      <w:pPr>
        <w:rPr>
          <w:rFonts w:ascii="Arial" w:hAnsi="Arial" w:cs="Arial"/>
        </w:rPr>
      </w:pPr>
      <w:r w:rsidRPr="001A0311">
        <w:rPr>
          <w:rFonts w:ascii="Arial" w:hAnsi="Arial" w:cs="Arial"/>
        </w:rPr>
        <w:t>TRGOVAČKI SUD U ZAGREBU</w:t>
      </w:r>
    </w:p>
    <w:p w:rsidRPr="001A0311" w:rsidR="0040308F" w:rsidP="0040308F" w:rsidRDefault="0040308F" w14:paraId="7795E3D1" w14:textId="6921AC84">
      <w:pPr>
        <w:rPr>
          <w:rFonts w:ascii="Arial" w:hAnsi="Arial" w:cs="Arial"/>
        </w:rPr>
      </w:pPr>
      <w:r w:rsidRPr="001A0311">
        <w:rPr>
          <w:rFonts w:ascii="Arial" w:hAnsi="Arial" w:cs="Arial"/>
        </w:rPr>
        <w:t xml:space="preserve">Zagreb, </w:t>
      </w:r>
      <w:r w:rsidRPr="001A0311" w:rsidR="00BF76F7">
        <w:rPr>
          <w:rFonts w:ascii="Arial" w:hAnsi="Arial" w:cs="Arial"/>
        </w:rPr>
        <w:t xml:space="preserve">Trg </w:t>
      </w:r>
      <w:proofErr w:type="spellStart"/>
      <w:r w:rsidRPr="001A0311" w:rsidR="00BF76F7">
        <w:rPr>
          <w:rFonts w:ascii="Arial" w:hAnsi="Arial" w:cs="Arial"/>
        </w:rPr>
        <w:t>J.F</w:t>
      </w:r>
      <w:proofErr w:type="spellEnd"/>
      <w:r w:rsidRPr="001A0311" w:rsidR="00BF76F7">
        <w:rPr>
          <w:rFonts w:ascii="Arial" w:hAnsi="Arial" w:cs="Arial"/>
        </w:rPr>
        <w:t>. Kennedyja 11</w:t>
      </w:r>
    </w:p>
    <w:p w:rsidRPr="001A0311" w:rsidR="0040308F" w:rsidP="0040308F" w:rsidRDefault="0040308F" w14:paraId="4C51D292" w14:textId="77777777">
      <w:pPr>
        <w:rPr>
          <w:rFonts w:ascii="Arial" w:hAnsi="Arial" w:cs="Arial"/>
        </w:rPr>
      </w:pPr>
    </w:p>
    <w:p w:rsidRPr="001A0311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1A0311">
        <w:rPr>
          <w:rFonts w:ascii="Arial" w:hAnsi="Arial" w:cs="Arial"/>
          <w:b/>
          <w:i/>
        </w:rPr>
        <w:t>Z A P I S N I K</w:t>
      </w:r>
    </w:p>
    <w:p w:rsidRPr="001A0311" w:rsidR="0040308F" w:rsidP="0040308F" w:rsidRDefault="0040308F" w14:paraId="1ED2D2E1" w14:textId="713B8CBB">
      <w:pPr>
        <w:jc w:val="center"/>
        <w:rPr>
          <w:rFonts w:ascii="Arial" w:hAnsi="Arial" w:cs="Arial"/>
          <w:b/>
          <w:i/>
        </w:rPr>
      </w:pPr>
      <w:r w:rsidRPr="001A0311">
        <w:rPr>
          <w:rFonts w:ascii="Arial" w:hAnsi="Arial" w:cs="Arial"/>
          <w:b/>
          <w:i/>
        </w:rPr>
        <w:t xml:space="preserve">s ročišta </w:t>
      </w:r>
      <w:r w:rsidRPr="001A0311" w:rsidR="00595E13">
        <w:rPr>
          <w:rFonts w:ascii="Arial" w:hAnsi="Arial" w:cs="Arial"/>
          <w:b/>
          <w:i/>
        </w:rPr>
        <w:t>radi rasprave o pretpostavkama za otvaranje stečajnoga postupka</w:t>
      </w:r>
    </w:p>
    <w:p w:rsidRPr="001A0311" w:rsidR="0040308F" w:rsidP="0040308F" w:rsidRDefault="0040308F" w14:paraId="18F0D4B0" w14:textId="77777777">
      <w:pPr>
        <w:rPr>
          <w:rFonts w:ascii="Arial" w:hAnsi="Arial" w:cs="Arial"/>
        </w:rPr>
      </w:pPr>
    </w:p>
    <w:p w:rsidRPr="001A0311" w:rsidR="0040308F" w:rsidP="0040308F" w:rsidRDefault="0040308F" w14:paraId="6A1C1A55" w14:textId="48EA08DC">
      <w:pPr>
        <w:jc w:val="both"/>
        <w:rPr>
          <w:rFonts w:ascii="Arial" w:hAnsi="Arial" w:cs="Arial"/>
          <w:bCs/>
        </w:rPr>
      </w:pPr>
      <w:r w:rsidRPr="001A0311">
        <w:rPr>
          <w:rFonts w:ascii="Arial" w:hAnsi="Arial" w:cs="Arial"/>
        </w:rPr>
        <w:t xml:space="preserve">sastavljen pri Trgovačkom sudu u Zagrebu </w:t>
      </w:r>
      <w:r w:rsidRPr="001A0311" w:rsidR="001A0311">
        <w:rPr>
          <w:rFonts w:ascii="Arial" w:hAnsi="Arial" w:cs="Arial"/>
        </w:rPr>
        <w:t>2 lipnja</w:t>
      </w:r>
      <w:r w:rsidRPr="001A0311" w:rsidR="00595E13">
        <w:rPr>
          <w:rFonts w:ascii="Arial" w:hAnsi="Arial" w:cs="Arial"/>
        </w:rPr>
        <w:t xml:space="preserve"> 2025</w:t>
      </w:r>
      <w:r w:rsidRPr="001A0311">
        <w:rPr>
          <w:rFonts w:ascii="Arial" w:hAnsi="Arial" w:cs="Arial"/>
        </w:rPr>
        <w:t xml:space="preserve">. u stečajnom postupku nad dužnikom </w:t>
      </w:r>
      <w:r w:rsidRPr="001A0311" w:rsidR="001A0311">
        <w:rPr>
          <w:rFonts w:ascii="Arial" w:hAnsi="Arial" w:cs="Arial"/>
          <w:b/>
          <w:bCs/>
        </w:rPr>
        <w:t xml:space="preserve">Reality usluge d.o.o. </w:t>
      </w:r>
      <w:proofErr w:type="spellStart"/>
      <w:r w:rsidRPr="001A0311" w:rsidR="001A0311">
        <w:rPr>
          <w:rFonts w:ascii="Arial" w:hAnsi="Arial" w:cs="Arial"/>
        </w:rPr>
        <w:t>OIB</w:t>
      </w:r>
      <w:proofErr w:type="spellEnd"/>
      <w:r w:rsidRPr="001A0311" w:rsidR="001A0311">
        <w:rPr>
          <w:rFonts w:ascii="Arial" w:hAnsi="Arial" w:cs="Arial"/>
        </w:rPr>
        <w:t xml:space="preserve">: 50564959214, </w:t>
      </w:r>
      <w:proofErr w:type="spellStart"/>
      <w:r w:rsidRPr="001A0311" w:rsidR="001A0311">
        <w:rPr>
          <w:rFonts w:ascii="Arial" w:hAnsi="Arial" w:cs="Arial"/>
        </w:rPr>
        <w:t>Okunščak</w:t>
      </w:r>
      <w:proofErr w:type="spellEnd"/>
      <w:r w:rsidRPr="001A0311" w:rsidR="001A0311">
        <w:rPr>
          <w:rFonts w:ascii="Arial" w:hAnsi="Arial" w:cs="Arial"/>
        </w:rPr>
        <w:t xml:space="preserve">, </w:t>
      </w:r>
      <w:proofErr w:type="spellStart"/>
      <w:r w:rsidRPr="001A0311" w:rsidR="001A0311">
        <w:rPr>
          <w:rFonts w:ascii="Arial" w:hAnsi="Arial" w:cs="Arial"/>
        </w:rPr>
        <w:t>Okunjska</w:t>
      </w:r>
      <w:proofErr w:type="spellEnd"/>
      <w:r w:rsidRPr="001A0311" w:rsidR="001A0311">
        <w:rPr>
          <w:rFonts w:ascii="Arial" w:hAnsi="Arial" w:cs="Arial"/>
        </w:rPr>
        <w:t xml:space="preserve"> ulica 6</w:t>
      </w:r>
      <w:r w:rsidRPr="001A0311" w:rsidR="0094671C">
        <w:rPr>
          <w:rFonts w:ascii="Arial" w:hAnsi="Arial" w:cs="Arial"/>
        </w:rPr>
        <w:t>,</w:t>
      </w:r>
    </w:p>
    <w:p w:rsidRPr="001A0311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1A0311" w:rsidR="0040308F" w:rsidP="0040308F" w:rsidRDefault="0040308F" w14:paraId="39FC52D6" w14:textId="77777777">
      <w:pPr>
        <w:rPr>
          <w:rFonts w:ascii="Arial" w:hAnsi="Arial" w:cs="Arial"/>
        </w:rPr>
      </w:pPr>
      <w:r w:rsidRPr="001A0311">
        <w:rPr>
          <w:rFonts w:ascii="Arial" w:hAnsi="Arial" w:cs="Arial"/>
        </w:rPr>
        <w:t>NAZOČNI OD SUDA:</w:t>
      </w:r>
    </w:p>
    <w:p w:rsidRPr="001A0311" w:rsidR="0040308F" w:rsidP="0040308F" w:rsidRDefault="0040308F" w14:paraId="2002B895" w14:textId="77777777">
      <w:pPr>
        <w:rPr>
          <w:rFonts w:ascii="Arial" w:hAnsi="Arial" w:cs="Arial"/>
        </w:rPr>
      </w:pPr>
    </w:p>
    <w:p w:rsidRPr="001A0311" w:rsidR="0040308F" w:rsidP="0040308F" w:rsidRDefault="0040308F" w14:paraId="236FE1A1" w14:textId="77777777">
      <w:pPr>
        <w:rPr>
          <w:rFonts w:ascii="Arial" w:hAnsi="Arial" w:cs="Arial"/>
        </w:rPr>
      </w:pPr>
      <w:r w:rsidRPr="001A0311">
        <w:rPr>
          <w:rFonts w:ascii="Arial" w:hAnsi="Arial" w:cs="Arial"/>
        </w:rPr>
        <w:t>SUDAC:</w:t>
      </w:r>
      <w:r w:rsidRPr="001A0311">
        <w:rPr>
          <w:rFonts w:ascii="Arial" w:hAnsi="Arial" w:cs="Arial"/>
        </w:rPr>
        <w:tab/>
      </w:r>
      <w:r w:rsidRPr="001A0311">
        <w:rPr>
          <w:rFonts w:ascii="Arial" w:hAnsi="Arial" w:cs="Arial"/>
        </w:rPr>
        <w:tab/>
      </w:r>
      <w:r w:rsidRPr="001A0311">
        <w:rPr>
          <w:rFonts w:ascii="Arial" w:hAnsi="Arial" w:cs="Arial"/>
        </w:rPr>
        <w:tab/>
      </w:r>
      <w:r w:rsidRPr="001A0311">
        <w:rPr>
          <w:rFonts w:ascii="Arial" w:hAnsi="Arial" w:cs="Arial"/>
        </w:rPr>
        <w:tab/>
        <w:t>Josip Bilić</w:t>
      </w:r>
    </w:p>
    <w:p w:rsidRPr="001A0311" w:rsidR="0040308F" w:rsidP="0040308F" w:rsidRDefault="0040308F" w14:paraId="162FAB7E" w14:textId="77777777">
      <w:pPr>
        <w:rPr>
          <w:rFonts w:ascii="Arial" w:hAnsi="Arial" w:cs="Arial"/>
        </w:rPr>
      </w:pPr>
    </w:p>
    <w:p w:rsidRPr="001A0311" w:rsidR="0040308F" w:rsidP="0040308F" w:rsidRDefault="0040308F" w14:paraId="3DD2B79F" w14:textId="72226BD9">
      <w:pPr>
        <w:rPr>
          <w:rFonts w:ascii="Arial" w:hAnsi="Arial" w:cs="Arial"/>
        </w:rPr>
      </w:pPr>
      <w:r w:rsidRPr="001A0311">
        <w:rPr>
          <w:rFonts w:ascii="Arial" w:hAnsi="Arial" w:cs="Arial"/>
        </w:rPr>
        <w:t>ZAPISNIČAR:</w:t>
      </w:r>
      <w:r w:rsidRPr="001A0311">
        <w:rPr>
          <w:rFonts w:ascii="Arial" w:hAnsi="Arial" w:cs="Arial"/>
        </w:rPr>
        <w:tab/>
      </w:r>
      <w:r w:rsidRPr="001A0311">
        <w:rPr>
          <w:rFonts w:ascii="Arial" w:hAnsi="Arial" w:cs="Arial"/>
        </w:rPr>
        <w:tab/>
      </w:r>
      <w:r w:rsidRPr="001A0311">
        <w:rPr>
          <w:rFonts w:ascii="Arial" w:hAnsi="Arial" w:cs="Arial"/>
        </w:rPr>
        <w:tab/>
      </w:r>
      <w:r w:rsidR="003D76A2">
        <w:rPr>
          <w:rFonts w:ascii="Arial" w:hAnsi="Arial" w:cs="Arial"/>
        </w:rPr>
        <w:t xml:space="preserve">Petra </w:t>
      </w:r>
      <w:proofErr w:type="spellStart"/>
      <w:r w:rsidR="003D76A2">
        <w:rPr>
          <w:rFonts w:ascii="Arial" w:hAnsi="Arial" w:cs="Arial"/>
        </w:rPr>
        <w:t>Pereković</w:t>
      </w:r>
      <w:proofErr w:type="spellEnd"/>
    </w:p>
    <w:p w:rsidRPr="001A0311" w:rsidR="0040308F" w:rsidP="0040308F" w:rsidRDefault="0040308F" w14:paraId="57DB271A" w14:textId="77777777">
      <w:pPr>
        <w:rPr>
          <w:rFonts w:ascii="Arial" w:hAnsi="Arial" w:cs="Arial"/>
        </w:rPr>
      </w:pPr>
    </w:p>
    <w:p w:rsidRPr="001A0311" w:rsidR="0040308F" w:rsidP="00CC290B" w:rsidRDefault="0040308F" w14:paraId="0D77F035" w14:textId="48F17E68">
      <w:pPr>
        <w:jc w:val="both"/>
        <w:rPr>
          <w:rFonts w:ascii="Arial" w:hAnsi="Arial" w:cs="Arial"/>
        </w:rPr>
      </w:pPr>
      <w:r w:rsidRPr="001A0311">
        <w:rPr>
          <w:rFonts w:ascii="Arial" w:hAnsi="Arial" w:cs="Arial"/>
        </w:rPr>
        <w:t xml:space="preserve">Stečajni sudac otvara raspravu u </w:t>
      </w:r>
      <w:r w:rsidR="00A727A7">
        <w:rPr>
          <w:rFonts w:ascii="Arial" w:hAnsi="Arial" w:cs="Arial"/>
        </w:rPr>
        <w:t>11,0</w:t>
      </w:r>
      <w:r w:rsidRPr="001A0311" w:rsidR="004D3C5E">
        <w:rPr>
          <w:rFonts w:ascii="Arial" w:hAnsi="Arial" w:cs="Arial"/>
        </w:rPr>
        <w:t>0</w:t>
      </w:r>
      <w:r w:rsidRPr="001A0311">
        <w:rPr>
          <w:rFonts w:ascii="Arial" w:hAnsi="Arial" w:cs="Arial"/>
        </w:rPr>
        <w:t xml:space="preserve"> sati, rasprava je javna i utvrđuje da su pristupili:</w:t>
      </w:r>
    </w:p>
    <w:p w:rsidRPr="001A0311" w:rsidR="0040308F" w:rsidP="0040308F" w:rsidRDefault="0040308F" w14:paraId="4D46D9F9" w14:textId="77777777">
      <w:pPr>
        <w:rPr>
          <w:rFonts w:ascii="Arial" w:hAnsi="Arial" w:cs="Arial"/>
        </w:rPr>
      </w:pPr>
    </w:p>
    <w:p w:rsidRPr="001A0311" w:rsidR="0040308F" w:rsidP="0048547A" w:rsidRDefault="0040308F" w14:paraId="2FC06973" w14:textId="5FD4EF65">
      <w:pPr>
        <w:rPr>
          <w:rFonts w:ascii="Arial" w:hAnsi="Arial" w:cs="Arial"/>
        </w:rPr>
      </w:pPr>
      <w:r w:rsidRPr="001A0311">
        <w:rPr>
          <w:rFonts w:ascii="Arial" w:hAnsi="Arial" w:cs="Arial"/>
        </w:rPr>
        <w:t>Za d</w:t>
      </w:r>
      <w:r w:rsidRPr="001A0311" w:rsidR="002B2909">
        <w:rPr>
          <w:rFonts w:ascii="Arial" w:hAnsi="Arial" w:cs="Arial"/>
        </w:rPr>
        <w:t xml:space="preserve">užnika:  </w:t>
      </w:r>
      <w:r w:rsidR="00A133B8">
        <w:rPr>
          <w:rFonts w:ascii="Arial" w:hAnsi="Arial" w:cs="Arial"/>
        </w:rPr>
        <w:t xml:space="preserve">Anton </w:t>
      </w:r>
      <w:proofErr w:type="spellStart"/>
      <w:r w:rsidR="00A133B8">
        <w:rPr>
          <w:rFonts w:ascii="Arial" w:hAnsi="Arial" w:cs="Arial"/>
        </w:rPr>
        <w:t>Ćibarić</w:t>
      </w:r>
      <w:proofErr w:type="spellEnd"/>
      <w:r w:rsidR="00A133B8">
        <w:rPr>
          <w:rFonts w:ascii="Arial" w:hAnsi="Arial" w:cs="Arial"/>
        </w:rPr>
        <w:t>, zastupnik po zakonu</w:t>
      </w:r>
      <w:r w:rsidRPr="001A0311" w:rsidR="0048547A">
        <w:rPr>
          <w:rFonts w:ascii="Arial" w:hAnsi="Arial" w:cs="Arial"/>
        </w:rPr>
        <w:t xml:space="preserve"> </w:t>
      </w:r>
    </w:p>
    <w:p w:rsidRPr="001A0311" w:rsidR="00854032" w:rsidP="0048547A" w:rsidRDefault="00854032" w14:paraId="08BD8F6C" w14:textId="00A68FC8">
      <w:pPr>
        <w:rPr>
          <w:rFonts w:ascii="Arial" w:hAnsi="Arial" w:cs="Arial"/>
        </w:rPr>
      </w:pPr>
      <w:r w:rsidRPr="001A0311">
        <w:rPr>
          <w:rFonts w:ascii="Arial" w:hAnsi="Arial" w:cs="Arial"/>
        </w:rPr>
        <w:t xml:space="preserve">Za </w:t>
      </w:r>
      <w:proofErr w:type="spellStart"/>
      <w:r w:rsidRPr="001A0311">
        <w:rPr>
          <w:rFonts w:ascii="Arial" w:hAnsi="Arial" w:cs="Arial"/>
        </w:rPr>
        <w:t>zz</w:t>
      </w:r>
      <w:proofErr w:type="spellEnd"/>
      <w:r w:rsidRPr="001A0311">
        <w:rPr>
          <w:rFonts w:ascii="Arial" w:hAnsi="Arial" w:cs="Arial"/>
        </w:rPr>
        <w:t xml:space="preserve"> dužnika: </w:t>
      </w:r>
      <w:r w:rsidR="00A133B8">
        <w:rPr>
          <w:rFonts w:ascii="Arial" w:hAnsi="Arial" w:cs="Arial"/>
        </w:rPr>
        <w:t xml:space="preserve">Anton </w:t>
      </w:r>
      <w:proofErr w:type="spellStart"/>
      <w:r w:rsidR="00A133B8">
        <w:rPr>
          <w:rFonts w:ascii="Arial" w:hAnsi="Arial" w:cs="Arial"/>
        </w:rPr>
        <w:t>Ćibarić</w:t>
      </w:r>
      <w:proofErr w:type="spellEnd"/>
      <w:r w:rsidR="00A133B8">
        <w:rPr>
          <w:rFonts w:ascii="Arial" w:hAnsi="Arial" w:cs="Arial"/>
        </w:rPr>
        <w:t>, osobno</w:t>
      </w:r>
    </w:p>
    <w:p w:rsidR="0040308F" w:rsidP="0040308F" w:rsidRDefault="0040308F" w14:paraId="039A1C33" w14:textId="0D3695F2">
      <w:pPr>
        <w:rPr>
          <w:rFonts w:ascii="Arial" w:hAnsi="Arial" w:cs="Arial"/>
        </w:rPr>
      </w:pPr>
      <w:r w:rsidRPr="001A0311">
        <w:rPr>
          <w:rFonts w:ascii="Arial" w:hAnsi="Arial" w:cs="Arial"/>
        </w:rPr>
        <w:t>Pravna osoba koja za dužnika obavlja poslove platnog prometa:</w:t>
      </w:r>
      <w:r w:rsidRPr="001A0311" w:rsidR="008732EC">
        <w:rPr>
          <w:rFonts w:ascii="Arial" w:hAnsi="Arial" w:cs="Arial"/>
        </w:rPr>
        <w:t xml:space="preserve"> nitko, dostava poziva uredno iskazana.</w:t>
      </w:r>
    </w:p>
    <w:p w:rsidRPr="001A0311" w:rsidR="00A133B8" w:rsidP="0040308F" w:rsidRDefault="00A133B8" w14:paraId="02230C7B" w14:textId="67A321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 predlagatelja: Alenka </w:t>
      </w:r>
      <w:proofErr w:type="spellStart"/>
      <w:r>
        <w:rPr>
          <w:rFonts w:ascii="Arial" w:hAnsi="Arial" w:cs="Arial"/>
        </w:rPr>
        <w:t>Horak</w:t>
      </w:r>
      <w:proofErr w:type="spellEnd"/>
      <w:r>
        <w:rPr>
          <w:rFonts w:ascii="Arial" w:hAnsi="Arial" w:cs="Arial"/>
        </w:rPr>
        <w:t xml:space="preserve"> Kopriva, zamjenica </w:t>
      </w:r>
      <w:proofErr w:type="spellStart"/>
      <w:r>
        <w:rPr>
          <w:rFonts w:ascii="Arial" w:hAnsi="Arial" w:cs="Arial"/>
        </w:rPr>
        <w:t>ŽDO</w:t>
      </w:r>
      <w:proofErr w:type="spellEnd"/>
      <w:r>
        <w:rPr>
          <w:rFonts w:ascii="Arial" w:hAnsi="Arial" w:cs="Arial"/>
        </w:rPr>
        <w:t xml:space="preserve"> Velika Gorica</w:t>
      </w:r>
    </w:p>
    <w:p w:rsidRPr="001A0311" w:rsidR="00595E13" w:rsidP="0040308F" w:rsidRDefault="00595E13" w14:paraId="37548B8B" w14:textId="16B52127">
      <w:pPr>
        <w:rPr>
          <w:rFonts w:ascii="Arial" w:hAnsi="Arial" w:cs="Arial"/>
        </w:rPr>
      </w:pPr>
      <w:r w:rsidRPr="001A0311">
        <w:rPr>
          <w:rFonts w:ascii="Arial" w:hAnsi="Arial" w:cs="Arial"/>
        </w:rPr>
        <w:t xml:space="preserve">Privremeni stečajni upravitelj: </w:t>
      </w:r>
      <w:r w:rsidRPr="001A0311" w:rsidR="001A0311">
        <w:rPr>
          <w:rFonts w:ascii="Arial" w:hAnsi="Arial" w:cs="Arial"/>
        </w:rPr>
        <w:t xml:space="preserve">Branko </w:t>
      </w:r>
      <w:proofErr w:type="spellStart"/>
      <w:r w:rsidRPr="001A0311" w:rsidR="001A0311">
        <w:rPr>
          <w:rFonts w:ascii="Arial" w:hAnsi="Arial" w:cs="Arial"/>
        </w:rPr>
        <w:t>Smrtić</w:t>
      </w:r>
      <w:proofErr w:type="spellEnd"/>
    </w:p>
    <w:p w:rsidRPr="001A0311" w:rsidR="00266C82" w:rsidP="0040308F" w:rsidRDefault="00266C82" w14:paraId="7C8F1235" w14:textId="3EDC9F11">
      <w:pPr>
        <w:rPr>
          <w:rFonts w:ascii="Arial" w:hAnsi="Arial" w:cs="Arial"/>
        </w:rPr>
      </w:pPr>
    </w:p>
    <w:p w:rsidRPr="001A0311" w:rsidR="00595E13" w:rsidP="00595E13" w:rsidRDefault="00595E13" w14:paraId="52D49B16" w14:textId="27864CDB">
      <w:pPr>
        <w:jc w:val="both"/>
        <w:rPr>
          <w:rFonts w:ascii="Arial" w:hAnsi="Arial" w:cs="Arial"/>
        </w:rPr>
      </w:pPr>
      <w:r w:rsidRPr="001A0311">
        <w:rPr>
          <w:rFonts w:ascii="Arial" w:hAnsi="Arial" w:cs="Arial"/>
        </w:rPr>
        <w:t xml:space="preserve">Utvrđuje se da se u spisu nalazi izvješće privremenog stečajnoga upravitelja koje je javno objavljeno putem mrežne stranice </w:t>
      </w:r>
      <w:proofErr w:type="spellStart"/>
      <w:r w:rsidRPr="001A0311">
        <w:rPr>
          <w:rFonts w:ascii="Arial" w:hAnsi="Arial" w:cs="Arial"/>
        </w:rPr>
        <w:t>eOglasna</w:t>
      </w:r>
      <w:proofErr w:type="spellEnd"/>
      <w:r w:rsidRPr="001A0311">
        <w:rPr>
          <w:rFonts w:ascii="Arial" w:hAnsi="Arial" w:cs="Arial"/>
        </w:rPr>
        <w:t xml:space="preserve"> ploča Trgovačkog suda u Zagrebu u kojemu je navedeno kako je u odnosu na dužnika ostvaren stečajni razlog nesposobnost za plaćanje te da dužnik </w:t>
      </w:r>
      <w:r w:rsidRPr="001A0311" w:rsidR="00E00BEA">
        <w:rPr>
          <w:rFonts w:ascii="Arial" w:hAnsi="Arial" w:cs="Arial"/>
        </w:rPr>
        <w:t>i</w:t>
      </w:r>
      <w:r w:rsidRPr="001A0311">
        <w:rPr>
          <w:rFonts w:ascii="Arial" w:hAnsi="Arial" w:cs="Arial"/>
        </w:rPr>
        <w:t xml:space="preserve">ma imovinu dostatnu za pokriće troškova prethodnog i stečajnoga postupka. </w:t>
      </w:r>
    </w:p>
    <w:p w:rsidRPr="001A0311" w:rsidR="00595E13" w:rsidP="0040308F" w:rsidRDefault="00595E13" w14:paraId="6975D306" w14:textId="77777777">
      <w:pPr>
        <w:rPr>
          <w:rFonts w:ascii="Arial" w:hAnsi="Arial" w:cs="Arial"/>
        </w:rPr>
      </w:pPr>
    </w:p>
    <w:p w:rsidR="00C41D07" w:rsidP="00937F8D" w:rsidRDefault="00E00BEA" w14:paraId="0E4DFF5D" w14:textId="7C075772">
      <w:pPr>
        <w:jc w:val="both"/>
        <w:rPr>
          <w:rFonts w:ascii="Arial" w:hAnsi="Arial" w:cs="Arial"/>
        </w:rPr>
      </w:pPr>
      <w:bookmarkStart w:name="_Hlk175662280" w:id="1"/>
      <w:bookmarkStart w:name="_Hlk106609127" w:id="2"/>
      <w:r w:rsidRPr="001A0311">
        <w:rPr>
          <w:rFonts w:ascii="Arial" w:hAnsi="Arial" w:cs="Arial"/>
        </w:rPr>
        <w:t xml:space="preserve">Iz Očevidnika neizvršenih osnova za plaćanje na dan </w:t>
      </w:r>
      <w:r w:rsidRPr="001A0311" w:rsidR="001A0311">
        <w:rPr>
          <w:rFonts w:ascii="Arial" w:hAnsi="Arial" w:cs="Arial"/>
        </w:rPr>
        <w:t>2. lipnja</w:t>
      </w:r>
      <w:r w:rsidRPr="001A0311">
        <w:rPr>
          <w:rFonts w:ascii="Arial" w:hAnsi="Arial" w:cs="Arial"/>
        </w:rPr>
        <w:t xml:space="preserve"> 2025. proizlazi kako ukupan iznos </w:t>
      </w:r>
      <w:r w:rsidRPr="00A54021">
        <w:rPr>
          <w:rFonts w:ascii="Arial" w:hAnsi="Arial" w:cs="Arial"/>
        </w:rPr>
        <w:t xml:space="preserve">obveza po svim neizvršenim osnovana  za plaćanje s kamatom iznosi: </w:t>
      </w:r>
      <w:r w:rsidRPr="00A54021" w:rsidR="00A54021">
        <w:rPr>
          <w:rFonts w:ascii="Arial" w:hAnsi="Arial" w:cs="Arial"/>
        </w:rPr>
        <w:t xml:space="preserve">12.843,33 € </w:t>
      </w:r>
      <w:r w:rsidRPr="00A54021">
        <w:rPr>
          <w:rFonts w:ascii="Arial" w:hAnsi="Arial" w:cs="Arial"/>
        </w:rPr>
        <w:t>te da ima neizvršene osnove za plaćanje u razdoblju dužem od 120 dana. Navedeni podatak sud je pribavio na temelju odredbe čl. 11. st. 3. Stečajnog zakona.</w:t>
      </w:r>
    </w:p>
    <w:p w:rsidR="004A3EF5" w:rsidP="00937F8D" w:rsidRDefault="004A3EF5" w14:paraId="40B2B51D" w14:textId="22DAE763">
      <w:pPr>
        <w:jc w:val="both"/>
        <w:rPr>
          <w:rFonts w:ascii="Arial" w:hAnsi="Arial" w:cs="Arial"/>
        </w:rPr>
      </w:pPr>
    </w:p>
    <w:p w:rsidRPr="00DB52EC" w:rsidR="004A3EF5" w:rsidP="00937F8D" w:rsidRDefault="004A3EF5" w14:paraId="42EB903D" w14:textId="4A133EF9">
      <w:pPr>
        <w:jc w:val="both"/>
        <w:rPr>
          <w:rFonts w:ascii="Arial" w:hAnsi="Arial" w:cs="Arial"/>
          <w:color w:val="EE0000"/>
        </w:rPr>
      </w:pPr>
      <w:r>
        <w:rPr>
          <w:rFonts w:ascii="Arial" w:hAnsi="Arial" w:cs="Arial"/>
        </w:rPr>
        <w:t xml:space="preserve">Na izravan upit suda zastupnik po zakonu dužnika Anton </w:t>
      </w:r>
      <w:proofErr w:type="spellStart"/>
      <w:r>
        <w:rPr>
          <w:rFonts w:ascii="Arial" w:hAnsi="Arial" w:cs="Arial"/>
        </w:rPr>
        <w:t>Ćibarić</w:t>
      </w:r>
      <w:proofErr w:type="spellEnd"/>
      <w:r>
        <w:rPr>
          <w:rFonts w:ascii="Arial" w:hAnsi="Arial" w:cs="Arial"/>
        </w:rPr>
        <w:t xml:space="preserve"> navodi da je predmetno vozilo parkirano na adresi Dugoselska </w:t>
      </w:r>
      <w:proofErr w:type="spellStart"/>
      <w:r>
        <w:rPr>
          <w:rFonts w:ascii="Arial" w:hAnsi="Arial" w:cs="Arial"/>
        </w:rPr>
        <w:t>bb</w:t>
      </w:r>
      <w:proofErr w:type="spellEnd"/>
      <w:r>
        <w:rPr>
          <w:rFonts w:ascii="Arial" w:hAnsi="Arial" w:cs="Arial"/>
        </w:rPr>
        <w:t xml:space="preserve">, i to na mjestu gdje je bio poslovni prostor u kojem je bio u najmu te navodi da je on u posjedu ključeva predmetnog vozila i da se obvezuje iste predati privremenom stečajnom upravitelju. </w:t>
      </w:r>
    </w:p>
    <w:p w:rsidRPr="00DB52EC" w:rsidR="00104C25" w:rsidP="00937F8D" w:rsidRDefault="00104C25" w14:paraId="5A452380" w14:textId="77777777">
      <w:pPr>
        <w:jc w:val="both"/>
        <w:rPr>
          <w:rFonts w:ascii="Arial" w:hAnsi="Arial" w:cs="Arial"/>
          <w:color w:val="EE0000"/>
        </w:rPr>
      </w:pPr>
    </w:p>
    <w:bookmarkEnd w:id="1"/>
    <w:p w:rsidRPr="002C2149" w:rsidR="00266C82" w:rsidP="00937F8D" w:rsidRDefault="00266C82" w14:paraId="19AF5E97" w14:textId="77777777">
      <w:pPr>
        <w:jc w:val="both"/>
        <w:rPr>
          <w:rFonts w:ascii="Arial" w:hAnsi="Arial" w:cs="Arial"/>
        </w:rPr>
      </w:pPr>
    </w:p>
    <w:bookmarkEnd w:id="2"/>
    <w:p w:rsidRPr="002C2149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2C2149">
        <w:rPr>
          <w:rFonts w:ascii="Arial" w:hAnsi="Arial" w:cs="Arial"/>
          <w:b/>
          <w:i/>
        </w:rPr>
        <w:t>Sud donosi</w:t>
      </w:r>
    </w:p>
    <w:p w:rsidRPr="002C2149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2C2149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2C2149">
        <w:rPr>
          <w:rFonts w:ascii="Arial" w:hAnsi="Arial" w:cs="Arial"/>
          <w:b/>
          <w:i/>
        </w:rPr>
        <w:t>Rješenje</w:t>
      </w:r>
    </w:p>
    <w:p w:rsidRPr="002C2149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Pr="002C2149"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2C2149">
        <w:rPr>
          <w:rFonts w:ascii="Arial" w:hAnsi="Arial" w:cs="Arial"/>
          <w:b/>
          <w:i/>
        </w:rPr>
        <w:t xml:space="preserve">Današnje ročište </w:t>
      </w:r>
      <w:r w:rsidRPr="002C2149" w:rsidR="00B14F4E">
        <w:rPr>
          <w:rFonts w:ascii="Arial" w:hAnsi="Arial" w:cs="Arial"/>
          <w:b/>
          <w:i/>
        </w:rPr>
        <w:t>se odlaže. Daljnja odluka pisanim putem.</w:t>
      </w:r>
    </w:p>
    <w:p w:rsidRPr="002C2149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="003D76A2" w:rsidP="00F37857" w:rsidRDefault="003D76A2" w14:paraId="2BFC08C2" w14:textId="77777777">
      <w:pPr>
        <w:jc w:val="center"/>
        <w:rPr>
          <w:rFonts w:ascii="Arial" w:hAnsi="Arial" w:cs="Arial"/>
        </w:rPr>
      </w:pPr>
    </w:p>
    <w:p w:rsidR="003D76A2" w:rsidP="00020EB5" w:rsidRDefault="003D76A2" w14:paraId="6288A462" w14:textId="2C55E63B">
      <w:pPr>
        <w:rPr>
          <w:rFonts w:ascii="Arial" w:hAnsi="Arial" w:cs="Arial"/>
        </w:rPr>
      </w:pPr>
    </w:p>
    <w:p w:rsidR="003D76A2" w:rsidP="00F37857" w:rsidRDefault="003D76A2" w14:paraId="249D8C0D" w14:textId="77777777">
      <w:pPr>
        <w:jc w:val="center"/>
        <w:rPr>
          <w:rFonts w:ascii="Arial" w:hAnsi="Arial" w:cs="Arial"/>
        </w:rPr>
      </w:pPr>
    </w:p>
    <w:p w:rsidR="003D76A2" w:rsidP="00F37857" w:rsidRDefault="003D76A2" w14:paraId="25667329" w14:textId="77777777">
      <w:pPr>
        <w:jc w:val="center"/>
        <w:rPr>
          <w:rFonts w:ascii="Arial" w:hAnsi="Arial" w:cs="Arial"/>
        </w:rPr>
      </w:pPr>
    </w:p>
    <w:p w:rsidR="003D76A2" w:rsidP="00F37857" w:rsidRDefault="003D76A2" w14:paraId="0BFE7E4E" w14:textId="77777777">
      <w:pPr>
        <w:jc w:val="center"/>
        <w:rPr>
          <w:rFonts w:ascii="Arial" w:hAnsi="Arial" w:cs="Arial"/>
        </w:rPr>
      </w:pPr>
    </w:p>
    <w:p w:rsidRPr="002C2149" w:rsidR="00F37857" w:rsidP="00F37857" w:rsidRDefault="00F37857" w14:paraId="7B9B5569" w14:textId="665CAA4F">
      <w:pPr>
        <w:jc w:val="center"/>
        <w:rPr>
          <w:rFonts w:ascii="Arial" w:hAnsi="Arial" w:cs="Arial"/>
        </w:rPr>
      </w:pPr>
      <w:r w:rsidRPr="002C2149">
        <w:rPr>
          <w:rFonts w:ascii="Arial" w:hAnsi="Arial" w:cs="Arial"/>
        </w:rPr>
        <w:t xml:space="preserve">Dovršeno u  </w:t>
      </w:r>
      <w:r w:rsidRPr="002C2149" w:rsidR="00304ECC">
        <w:rPr>
          <w:rFonts w:ascii="Arial" w:hAnsi="Arial" w:cs="Arial"/>
        </w:rPr>
        <w:t xml:space="preserve">11,06 </w:t>
      </w:r>
      <w:r w:rsidRPr="002C2149">
        <w:rPr>
          <w:rFonts w:ascii="Arial" w:hAnsi="Arial" w:cs="Arial"/>
        </w:rPr>
        <w:t>sati</w:t>
      </w:r>
    </w:p>
    <w:p w:rsidRPr="002C2149" w:rsidR="00F37857" w:rsidP="00F37857" w:rsidRDefault="00F37857" w14:paraId="1128940F" w14:textId="77777777">
      <w:pPr>
        <w:ind w:left="708"/>
        <w:jc w:val="center"/>
        <w:rPr>
          <w:rFonts w:ascii="Arial" w:hAnsi="Arial" w:cs="Arial"/>
          <w:i/>
        </w:rPr>
      </w:pPr>
      <w:r w:rsidRPr="002C2149">
        <w:rPr>
          <w:rFonts w:ascii="Arial" w:hAnsi="Arial" w:cs="Arial"/>
          <w:i/>
        </w:rPr>
        <w:t xml:space="preserve">                                                                                               </w:t>
      </w:r>
    </w:p>
    <w:p w:rsidRPr="002C2149" w:rsidR="00F37857" w:rsidP="00F37857" w:rsidRDefault="00F37857" w14:paraId="5CC4C11D" w14:textId="77777777">
      <w:pPr>
        <w:ind w:left="3540" w:firstLine="708"/>
        <w:rPr>
          <w:rFonts w:ascii="Arial" w:hAnsi="Arial" w:cs="Arial"/>
        </w:rPr>
      </w:pPr>
      <w:r w:rsidRPr="002C2149">
        <w:rPr>
          <w:rFonts w:ascii="Arial" w:hAnsi="Arial" w:cs="Arial"/>
        </w:rPr>
        <w:t xml:space="preserve"> </w:t>
      </w:r>
    </w:p>
    <w:p w:rsidRPr="00FD6713" w:rsidR="003D76A2" w:rsidP="003D76A2" w:rsidRDefault="003D76A2" w14:paraId="33250F33" w14:textId="77777777">
      <w:pPr>
        <w:jc w:val="center"/>
        <w:rPr>
          <w:rFonts w:ascii="Arial" w:hAnsi="Arial" w:eastAsia="Calibri"/>
          <w:bCs/>
          <w:iCs/>
          <w:szCs w:val="22"/>
          <w:lang w:eastAsia="en-US"/>
        </w:rPr>
      </w:pPr>
      <w:r w:rsidRPr="00FD6713">
        <w:rPr>
          <w:rFonts w:ascii="Arial" w:hAnsi="Arial" w:eastAsia="Calibri"/>
          <w:bCs/>
          <w:iCs/>
          <w:szCs w:val="22"/>
          <w:lang w:eastAsia="en-US"/>
        </w:rPr>
        <w:t>Dovršeno u sati.</w:t>
      </w:r>
    </w:p>
    <w:p w:rsidRPr="00FD6713" w:rsidR="003D76A2" w:rsidP="003D76A2" w:rsidRDefault="003D76A2" w14:paraId="2FC4DD70" w14:textId="77777777">
      <w:pPr>
        <w:jc w:val="center"/>
        <w:rPr>
          <w:rFonts w:ascii="Arial" w:hAnsi="Arial" w:cs="Arial"/>
          <w:bCs/>
          <w:iCs/>
        </w:rPr>
      </w:pPr>
    </w:p>
    <w:p w:rsidRPr="00FD6713" w:rsidR="003D76A2" w:rsidP="003D76A2" w:rsidRDefault="003D76A2" w14:paraId="2E6FD739" w14:textId="77777777">
      <w:pPr>
        <w:jc w:val="center"/>
        <w:rPr>
          <w:rFonts w:ascii="Arial" w:hAnsi="Arial" w:cs="Arial"/>
          <w:bCs/>
          <w:iCs/>
        </w:rPr>
      </w:pPr>
      <w:r w:rsidRPr="00FD6713">
        <w:rPr>
          <w:rFonts w:ascii="Arial" w:hAnsi="Arial" w:cs="Arial"/>
          <w:bCs/>
          <w:iCs/>
        </w:rPr>
        <w:t>SUDAC:</w:t>
      </w:r>
    </w:p>
    <w:p w:rsidRPr="00FD6713" w:rsidR="003D76A2" w:rsidP="003D76A2" w:rsidRDefault="003D76A2" w14:paraId="13A06EC4" w14:textId="77777777">
      <w:pPr>
        <w:rPr>
          <w:rFonts w:ascii="Arial" w:hAnsi="Arial" w:cs="Arial"/>
        </w:rPr>
      </w:pP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</w:rPr>
        <w:t>DUŽNIK:</w:t>
      </w:r>
      <w:r w:rsidRPr="00FD6713">
        <w:rPr>
          <w:rFonts w:ascii="Arial" w:hAnsi="Arial" w:cs="Arial"/>
          <w:bCs/>
          <w:iCs/>
        </w:rPr>
        <w:t xml:space="preserve">                                                                                    </w:t>
      </w:r>
      <w:proofErr w:type="spellStart"/>
      <w:r w:rsidRPr="00FD6713">
        <w:rPr>
          <w:rFonts w:ascii="Arial" w:hAnsi="Arial" w:cs="Arial"/>
          <w:bCs/>
          <w:iCs/>
        </w:rPr>
        <w:t>ZZ</w:t>
      </w:r>
      <w:proofErr w:type="spellEnd"/>
      <w:r w:rsidRPr="00FD6713">
        <w:rPr>
          <w:rFonts w:ascii="Arial" w:hAnsi="Arial" w:cs="Arial"/>
          <w:bCs/>
          <w:iCs/>
        </w:rPr>
        <w:t xml:space="preserve"> DUŽNIKA:</w:t>
      </w:r>
    </w:p>
    <w:p w:rsidRPr="00FD6713" w:rsidR="003D76A2" w:rsidP="003D76A2" w:rsidRDefault="003D76A2" w14:paraId="0CC60C81" w14:textId="77777777">
      <w:pPr>
        <w:rPr>
          <w:rFonts w:ascii="Arial" w:hAnsi="Arial" w:cs="Arial"/>
          <w:bCs/>
          <w:iCs/>
        </w:rPr>
      </w:pP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</w:p>
    <w:p w:rsidRPr="00FD6713" w:rsidR="003D76A2" w:rsidP="003D76A2" w:rsidRDefault="003D76A2" w14:paraId="24DA664A" w14:textId="77777777">
      <w:pPr>
        <w:rPr>
          <w:rFonts w:ascii="Arial" w:hAnsi="Arial" w:cs="Arial"/>
          <w:b/>
          <w:u w:val="single"/>
        </w:rPr>
      </w:pPr>
    </w:p>
    <w:p w:rsidRPr="00FD6713" w:rsidR="003D76A2" w:rsidP="003D76A2" w:rsidRDefault="003D76A2" w14:paraId="6992EBEA" w14:textId="77777777">
      <w:pPr>
        <w:rPr>
          <w:rFonts w:ascii="Arial" w:hAnsi="Arial" w:cs="Arial"/>
          <w:b/>
          <w:u w:val="single"/>
        </w:rPr>
      </w:pPr>
    </w:p>
    <w:p w:rsidRPr="00FD6713" w:rsidR="003D76A2" w:rsidP="003D76A2" w:rsidRDefault="003D76A2" w14:paraId="44715157" w14:textId="77777777">
      <w:pPr>
        <w:rPr>
          <w:rFonts w:ascii="Arial" w:hAnsi="Arial" w:cs="Arial"/>
          <w:b/>
          <w:u w:val="single"/>
        </w:rPr>
      </w:pPr>
    </w:p>
    <w:p w:rsidRPr="00FD6713" w:rsidR="003D76A2" w:rsidP="003D76A2" w:rsidRDefault="003D76A2" w14:paraId="4A4A4E92" w14:textId="77777777">
      <w:pPr>
        <w:rPr>
          <w:rFonts w:ascii="Arial" w:hAnsi="Arial" w:cs="Arial"/>
          <w:b/>
          <w:u w:val="single"/>
        </w:rPr>
      </w:pPr>
    </w:p>
    <w:p w:rsidRPr="00FD6713" w:rsidR="003D76A2" w:rsidP="003D76A2" w:rsidRDefault="003D76A2" w14:paraId="1FB51A52" w14:textId="77777777">
      <w:pPr>
        <w:jc w:val="center"/>
        <w:rPr>
          <w:rFonts w:ascii="Arial" w:hAnsi="Arial" w:cs="Arial"/>
        </w:rPr>
      </w:pPr>
      <w:r w:rsidRPr="00FD6713">
        <w:rPr>
          <w:rFonts w:ascii="Arial" w:hAnsi="Arial" w:cs="Arial"/>
        </w:rPr>
        <w:t>ZAPISNIČAR:</w:t>
      </w:r>
    </w:p>
    <w:p w:rsidRPr="002C2149" w:rsidR="00B14F4E" w:rsidP="003D76A2" w:rsidRDefault="00B14F4E" w14:paraId="1DFAD0C6" w14:textId="3A2809C8">
      <w:pPr>
        <w:ind w:left="3540" w:firstLine="708"/>
        <w:rPr>
          <w:rFonts w:ascii="Arial" w:hAnsi="Arial" w:cs="Arial"/>
        </w:rPr>
      </w:pPr>
    </w:p>
    <w:sectPr w:rsidRPr="002C2149" w:rsidR="00B14F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05EEA705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1A0311">
      <w:rPr>
        <w:rFonts w:ascii="Arial" w:hAnsi="Arial" w:cs="Arial"/>
        <w:b/>
      </w:rPr>
      <w:t>231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1A0311">
      <w:rPr>
        <w:rFonts w:ascii="Arial" w:hAnsi="Arial" w:cs="Arial"/>
        <w:b/>
      </w:rPr>
      <w:t>5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11D19"/>
    <w:rsid w:val="00020EB5"/>
    <w:rsid w:val="00031D5A"/>
    <w:rsid w:val="00045B95"/>
    <w:rsid w:val="0005695A"/>
    <w:rsid w:val="0009424A"/>
    <w:rsid w:val="000A57F4"/>
    <w:rsid w:val="000E0DDD"/>
    <w:rsid w:val="000F19FC"/>
    <w:rsid w:val="00101E1F"/>
    <w:rsid w:val="00104C25"/>
    <w:rsid w:val="0010612B"/>
    <w:rsid w:val="00107791"/>
    <w:rsid w:val="00121AF3"/>
    <w:rsid w:val="00141C35"/>
    <w:rsid w:val="00197BD3"/>
    <w:rsid w:val="001A0311"/>
    <w:rsid w:val="001B3574"/>
    <w:rsid w:val="001B73E3"/>
    <w:rsid w:val="001E7A3E"/>
    <w:rsid w:val="00266C82"/>
    <w:rsid w:val="002A3DC2"/>
    <w:rsid w:val="002B2909"/>
    <w:rsid w:val="002C2149"/>
    <w:rsid w:val="002E00D8"/>
    <w:rsid w:val="00304ECC"/>
    <w:rsid w:val="003D2256"/>
    <w:rsid w:val="003D76A2"/>
    <w:rsid w:val="0040308F"/>
    <w:rsid w:val="004106BF"/>
    <w:rsid w:val="0048547A"/>
    <w:rsid w:val="004A2836"/>
    <w:rsid w:val="004A3EF5"/>
    <w:rsid w:val="004A66DF"/>
    <w:rsid w:val="004C1DAC"/>
    <w:rsid w:val="004D3C5E"/>
    <w:rsid w:val="004D3CC2"/>
    <w:rsid w:val="0051079B"/>
    <w:rsid w:val="0052068B"/>
    <w:rsid w:val="00534DF6"/>
    <w:rsid w:val="00567863"/>
    <w:rsid w:val="00595E13"/>
    <w:rsid w:val="005A0CD3"/>
    <w:rsid w:val="005C6336"/>
    <w:rsid w:val="005E2FFC"/>
    <w:rsid w:val="005F157E"/>
    <w:rsid w:val="006129CF"/>
    <w:rsid w:val="00624D63"/>
    <w:rsid w:val="006653F9"/>
    <w:rsid w:val="00670BDC"/>
    <w:rsid w:val="00672014"/>
    <w:rsid w:val="006803D8"/>
    <w:rsid w:val="006A6523"/>
    <w:rsid w:val="006E6FC7"/>
    <w:rsid w:val="0072541B"/>
    <w:rsid w:val="007760EF"/>
    <w:rsid w:val="007F0E83"/>
    <w:rsid w:val="0084569E"/>
    <w:rsid w:val="0084611C"/>
    <w:rsid w:val="00852893"/>
    <w:rsid w:val="00854032"/>
    <w:rsid w:val="008732EC"/>
    <w:rsid w:val="008830FD"/>
    <w:rsid w:val="008F3067"/>
    <w:rsid w:val="00937F8D"/>
    <w:rsid w:val="0094671C"/>
    <w:rsid w:val="009800B1"/>
    <w:rsid w:val="009845A8"/>
    <w:rsid w:val="00990620"/>
    <w:rsid w:val="009A11F3"/>
    <w:rsid w:val="009A3BC5"/>
    <w:rsid w:val="00A00B7E"/>
    <w:rsid w:val="00A0690E"/>
    <w:rsid w:val="00A072FE"/>
    <w:rsid w:val="00A133B8"/>
    <w:rsid w:val="00A34206"/>
    <w:rsid w:val="00A54021"/>
    <w:rsid w:val="00A727A7"/>
    <w:rsid w:val="00A905D3"/>
    <w:rsid w:val="00AC449E"/>
    <w:rsid w:val="00B01236"/>
    <w:rsid w:val="00B14F4E"/>
    <w:rsid w:val="00B15C90"/>
    <w:rsid w:val="00B3054A"/>
    <w:rsid w:val="00B80736"/>
    <w:rsid w:val="00BD6C7A"/>
    <w:rsid w:val="00BF76F7"/>
    <w:rsid w:val="00C10DA7"/>
    <w:rsid w:val="00C23198"/>
    <w:rsid w:val="00C41D07"/>
    <w:rsid w:val="00C96DA4"/>
    <w:rsid w:val="00CB0EA4"/>
    <w:rsid w:val="00CB48E6"/>
    <w:rsid w:val="00CC290B"/>
    <w:rsid w:val="00CD6F40"/>
    <w:rsid w:val="00D24DCF"/>
    <w:rsid w:val="00D52988"/>
    <w:rsid w:val="00D834EE"/>
    <w:rsid w:val="00DB52EC"/>
    <w:rsid w:val="00DC647E"/>
    <w:rsid w:val="00DD6C29"/>
    <w:rsid w:val="00E00BEA"/>
    <w:rsid w:val="00E37AB1"/>
    <w:rsid w:val="00E70797"/>
    <w:rsid w:val="00E75592"/>
    <w:rsid w:val="00E97C50"/>
    <w:rsid w:val="00EB02FC"/>
    <w:rsid w:val="00EB5492"/>
    <w:rsid w:val="00ED36FF"/>
    <w:rsid w:val="00F01C21"/>
    <w:rsid w:val="00F07D09"/>
    <w:rsid w:val="00F37857"/>
    <w:rsid w:val="00F8325B"/>
    <w:rsid w:val="00FB3EF8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941CE2"/>
  <w15:docId w15:val="{F591340F-3909-4A87-9DC1-0424037FD1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4EC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04ECC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F19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19F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19FC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19FC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19FC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2. lipnja 2025.</izvorni_sadrzaj>
    <derivirana_varijabla naziv="DomainObject.StvarniPocetakDatum_1">2. lipnja 2025.</derivirana_varijabla>
  </DomainObject.StvarniPocetakDatum>
  <DomainObject.StvarniZavrsetakDatum>
    <izvorni_sadrzaj>2. lipnja 2025.</izvorni_sadrzaj>
    <derivirana_varijabla naziv="DomainObject.StvarniZavrsetakDatum_1">2. lipnja 2025.</derivirana_varijabla>
  </DomainObject.StvarniZavrsetakDatum>
  <DomainObject.PlaniraniZavrsetakDatum>
    <izvorni_sadrzaj>2. lipnja 2025.</izvorni_sadrzaj>
    <derivirana_varijabla naziv="DomainObject.PlaniraniZavrsetakDatum_1">2. lipnja 2025.</derivirana_varijabla>
  </DomainObject.PlaniraniZavrsetakDatum>
  <DomainObject.PlaniraniPocetakDatum>
    <izvorni_sadrzaj>2. lipnja 2025.</izvorni_sadrzaj>
    <derivirana_varijabla naziv="DomainObject.PlaniraniPocetakDatum_1">2. lipnja 2025.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11:06</izvorni_sadrzaj>
    <derivirana_varijabla naziv="DomainObject.StvarniZavrsetakVrijeme_1">11:06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lipnja 2025.</izvorni_sadrzaj>
    <derivirana_varijabla naziv="DomainObject.Zapisnik.DatumKreiranja_1">2.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St-231/2025-20</izvorni_sadrzaj>
    <derivirana_varijabla naziv="DomainObject.Zapisnik.Oznaka_1">St-231/2025-20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2025.</izvorni_sadrzaj>
    <derivirana_varijabla naziv="DomainObject.Predmet.DatumOsnivanja_1">28.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St-231/2025</izvorni_sadrzaj>
    <derivirana_varijabla naziv="DomainObject.Predmet.OznakaBroj_1">St-231/2025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Reality usluge d.o.o. zastupanog po punomoćniku Anton Ćibarić</izvorni_sadrzaj>
    <derivirana_varijabla naziv="DomainObject.Predmet.ProtustrankaFormated_1">  Reality usluge d.o.o. zastupanog po punomoćniku Anton Ćibarić</derivirana_varijabla>
  </DomainObject.Predmet.ProtustrankaFormated>
  <DomainObject.Predmet.ProtustrankaFormatedOIB>
    <izvorni_sadrzaj>  Reality usluge d.o.o., OIB 50564959214 zastupanog po punomoćniku Anton Ćibarić</izvorni_sadrzaj>
    <derivirana_varijabla naziv="DomainObject.Predmet.ProtustrankaFormatedOIB_1">  Reality usluge d.o.o., OIB 50564959214 zastupanog po punomoćniku Anton Ćibarić</derivirana_varijabla>
  </DomainObject.Predmet.ProtustrankaFormatedOIB>
  <DomainObject.Predmet.ProtustrankaFormatedWithAdress>
    <izvorni_sadrzaj> Reality usluge d.o.o., Okunjska ulica 6, 10370 Okunšćak zastupanog po punomoćniku Anton Ćibarić</izvorni_sadrzaj>
    <derivirana_varijabla naziv="DomainObject.Predmet.ProtustrankaFormatedWithAdress_1"> Reality usluge d.o.o., Okunjska ulica 6, 10370 Okunšćak zastupanog po punomoćniku Anton Ćibarić</derivirana_varijabla>
  </DomainObject.Predmet.ProtustrankaFormatedWithAdress>
  <DomainObject.Predmet.ProtustrankaFormatedWithAdressOIB>
    <izvorni_sadrzaj> Reality usluge d.o.o., OIB 50564959214, Okunjska ulica 6, 10370 Okunšćak zastupanog po punomoćniku Anton Ćibarić</izvorni_sadrzaj>
    <derivirana_varijabla naziv="DomainObject.Predmet.ProtustrankaFormatedWithAdressOIB_1"> Reality usluge d.o.o., OIB 50564959214, Okunjska ulica 6, 10370 Okunšćak zastupanog po punomoćniku Anton Ćibarić</derivirana_varijabla>
  </DomainObject.Predmet.ProtustrankaFormatedWithAdressOIB>
  <DomainObject.Predmet.ProtustrankaWithAdress>
    <izvorni_sadrzaj>Reality usluge d.o.o. Okunjska ulica 6, 10370 Okunšćak</izvorni_sadrzaj>
    <derivirana_varijabla naziv="DomainObject.Predmet.ProtustrankaWithAdress_1">Reality usluge d.o.o. Okunjska ulica 6, 10370 Okunšćak</derivirana_varijabla>
  </DomainObject.Predmet.ProtustrankaWithAdress>
  <DomainObject.Predmet.ProtustrankaWithAdressOIB>
    <izvorni_sadrzaj>Reality usluge d.o.o., OIB 50564959214, Okunjska ulica 6, 10370 Okunšćak</izvorni_sadrzaj>
    <derivirana_varijabla naziv="DomainObject.Predmet.ProtustrankaWithAdressOIB_1">Reality usluge d.o.o., OIB 50564959214, Okunjska ulica 6, 10370 Okunšćak</derivirana_varijabla>
  </DomainObject.Predmet.ProtustrankaWithAdressOIB>
  <DomainObject.Predmet.ProtustrankaNazivFormated>
    <izvorni_sadrzaj>Reality usluge d.o.o.</izvorni_sadrzaj>
    <derivirana_varijabla naziv="DomainObject.Predmet.ProtustrankaNazivFormated_1">Reality usluge d.o.o.</derivirana_varijabla>
  </DomainObject.Predmet.ProtustrankaNazivFormated>
  <DomainObject.Predmet.ProtustrankaNazivFormatedOIB>
    <izvorni_sadrzaj>Reality usluge d.o.o., OIB 50564959214</izvorni_sadrzaj>
    <derivirana_varijabla naziv="DomainObject.Predmet.ProtustrankaNazivFormatedOIB_1">Reality usluge d.o.o., OIB 50564959214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Ministarstvo financija, Porezna uprava, Područni ured Zagrebačka županija zastupanog po punomoćniku Županijsko državno odvjetništvo u Velikoj Gorici</izvorni_sadrzaj>
    <derivirana_varijabla naziv="DomainObject.Predmet.StrankaFormated_1">  Financijska agencija; Ministarstvo financija, Porezna uprava, Područni ured Zagrebačka županija zastupanog po punomoćniku Županijsko državno odvjetništvo u Velikoj Gorici</derivirana_varijabla>
  </DomainObject.Predmet.StrankaFormated>
  <DomainObject.Predmet.StrankaFormatedOIB>
    <izvorni_sadrzaj>  Financijska agencija, OIB 85821130368; Ministarstvo financija, Porezna uprava, Područni ured Zagrebačka županija zastupanog po punomoćniku Županijsko državno odvjetništvo u Velikoj Gorici</izvorni_sadrzaj>
    <derivirana_varijabla naziv="DomainObject.Predmet.StrankaFormatedOIB_1">  Financijska agencija, OIB 85821130368; Ministarstvo financija, Porezna uprava, Područni ured Zagrebačka županija zastupanog po punomoćniku Županijsko državno odvjetništvo u Velikoj Gorici</derivirana_varijabla>
  </DomainObject.Predmet.StrankaFormatedOIB>
  <DomainObject.Predmet.StrankaFormatedWithAdress>
    <izvorni_sadrzaj> Financijska agencija, ULICA GRADA VUKOVARA 70, 10000 Zagreb; Ministarstvo financija, Porezna uprava, Područni ured Zagrebačka županija, Avenija Dubrovnik 26, 10000 Zagreb zastupanog po punomoćniku Županijsko državno odvjetništvo u Velikoj Gorici</izvorni_sadrzaj>
    <derivirana_varijabla naziv="DomainObject.Predmet.StrankaFormatedWithAdress_1"> Financijska agencija, ULICA GRADA VUKOVARA 70, 10000 Zagreb; Ministarstvo financija, Porezna uprava, Područni ured Zagrebačka županija, Avenija Dubrovnik 26, 10000 Zagreb zastupanog po punomoćniku Županijsko državno odvjetništvo u Velikoj Gorici</derivirana_varijabla>
  </DomainObject.Predmet.StrankaFormatedWithAdress>
  <DomainObject.Predmet.StrankaFormatedWithAdressOIB>
    <izvorni_sadrzaj> Financijska agencija, OIB 85821130368, ULICA GRADA VUKOVARA 70, 10000 Zagreb; Ministarstvo financija, Porezna uprava, Područni ured Zagrebačka županija, Avenija Dubrovnik 26, 10000 Zagreb zastupanog po punomoćniku Županijsko državno odvjetništvo u Velikoj Gorici</izvorni_sadrzaj>
    <derivirana_varijabla naziv="DomainObject.Predmet.StrankaFormatedWithAdressOIB_1"> Financijska agencija, OIB 85821130368, ULICA GRADA VUKOVARA 70, 10000 Zagreb; Ministarstvo financija, Porezna uprava, Područni ured Zagrebačka županija, Avenija Dubrovnik 26, 10000 Zagreb zastupanog po punomoćniku Županijsko državno odvjetništvo u Velikoj Gorici</derivirana_varijabla>
  </DomainObject.Predmet.StrankaFormatedWithAdressOIB>
  <DomainObject.Predmet.StrankaWithAdress>
    <izvorni_sadrzaj>Financijska agencija ULICA GRADA VUKOVARA 70,10000 Zagreb,Ministarstvo financija, Porezna uprava, Područni ured Zagrebačka županija Avenija Dubrovnik 26,10000 Zagreb</izvorni_sadrzaj>
    <derivirana_varijabla naziv="DomainObject.Predmet.StrankaWithAdress_1">Financijska agencija ULICA GRADA VUKOVARA 70,10000 Zagreb,Ministarstvo financija, Porezna uprava, Područni ured Zagrebačka županija Avenija Dubrovnik 26,10000 Zagreb</derivirana_varijabla>
  </DomainObject.Predmet.StrankaWithAdress>
  <DomainObject.Predmet.StrankaWithAdressOIB>
    <izvorni_sadrzaj>Financijska agencija, OIB 85821130368, ULICA GRADA VUKOVARA 70,10000 Zagreb,Ministarstvo financija, Porezna uprava, Područni ured Zagrebačka županija, Avenija Dubrovnik 26,10000 Zagreb</izvorni_sadrzaj>
    <derivirana_varijabla naziv="DomainObject.Predmet.StrankaWithAdressOIB_1">Financijska agencija, OIB 85821130368, ULICA GRADA VUKOVARA 70,10000 Zagreb,Ministarstvo financija, Porezna uprava, Područni ured Zagrebačka županija, Avenija Dubrovnik 26,10000 Zagreb</derivirana_varijabla>
  </DomainObject.Predmet.StrankaWithAdressOIB>
  <DomainObject.Predmet.StrankaNazivFormated>
    <izvorni_sadrzaj>Financijska agencija,Ministarstvo financija, Porezna uprava, Područni ured Zagrebačka županija</izvorni_sadrzaj>
    <derivirana_varijabla naziv="DomainObject.Predmet.StrankaNazivFormated_1">Financijska agencija,Ministarstvo financija, Porezna uprava, Područni ured Zagrebačka županija</derivirana_varijabla>
  </DomainObject.Predmet.StrankaNazivFormated>
  <DomainObject.Predmet.StrankaNazivFormatedOIB>
    <izvorni_sadrzaj>Financijska agencija, OIB 85821130368,Ministarstvo financija, Porezna uprava, Područni ured Zagrebačka županija</izvorni_sadrzaj>
    <derivirana_varijabla naziv="DomainObject.Predmet.StrankaNazivFormatedOIB_1">Financijska agencija, OIB 85821130368,Ministarstvo financija, Porezna uprava, Područni ured Zagrebačka županija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Pereković</izvorni_sadrzaj>
    <derivirana_varijabla naziv="DomainObject.Predmet.Zapisnicar_1">Petra Pereković</derivirana_varijabla>
  </DomainObject.Predmet.Zapisnicar>
  <DomainObject.Predmet.StrankaListFormated>
    <izvorni_sadrzaj>
      <item>Financijska agencija</item>
      <item>Ministarstvo financija, Porezna uprava, Područni ured Zagrebačka županija zastupanog po punomoćniku Županijsko državno odvjetništvo u Velikoj Gorici</item>
    </izvorni_sadrzaj>
    <derivirana_varijabla naziv="DomainObject.Predmet.StrankaListFormated_1">
      <item>Financijska agencija</item>
      <item>Ministarstvo financija, Porezna uprava, Područni ured Zagrebačka županija zastupanog po punomoćniku Županijsko državno odvjetništvo u Velikoj Gorici</item>
    </derivirana_varijabla>
  </DomainObject.Predmet.StrankaListFormated>
  <DomainObject.Predmet.StrankaListFormatedOIB>
    <izvorni_sadrzaj>
      <item>Financijska agencija, OIB 85821130368</item>
      <item>Ministarstvo financija, Porezna uprava, Područni ured Zagrebačka županija zastupanog po punomoćniku Županijsko državno odvjetništvo u Velikoj Gorici</item>
    </izvorni_sadrzaj>
    <derivirana_varijabla naziv="DomainObject.Predmet.StrankaListFormatedOIB_1">
      <item>Financijska agencija, OIB 85821130368</item>
      <item>Ministarstvo financija, Porezna uprava, Područni ured Zagrebačka županija zastupanog po punomoćniku Županijsko državno odvjetništvo u Velikoj Gorici</item>
    </derivirana_varijabla>
  </DomainObject.Predmet.StrankaListFormatedOIB>
  <DomainObject.Predmet.StrankaListFormatedWithAdress>
    <izvorni_sadrzaj>
      <item>Financijska agencija, ULICA GRADA VUKOVARA 70, 10000 Zagreb</item>
      <item>Ministarstvo financija, Porezna uprava, Područni ured Zagrebačka županija, Avenija Dubrovnik 26, 10000 Zagreb zastupanog po punomoćniku Županijsko državno odvjetništvo u Velikoj Gorici</item>
    </izvorni_sadrzaj>
    <derivirana_varijabla naziv="DomainObject.Predmet.StrankaListFormatedWithAdress_1">
      <item>Financijska agencija, ULICA GRADA VUKOVARA 70, 10000 Zagreb</item>
      <item>Ministarstvo financija, Porezna uprava, Područni ured Zagrebačka županija, Avenija Dubrovnik 26,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Ministarstvo financija, Porezna uprava, Područni ured Zagrebačka županija, Avenija Dubrovnik 26, 10000 Zagreb zastupanog po punomoćniku Županijsko državno odvjetništvo u Velikoj Gorici</item>
    </izvorni_sadrzaj>
    <derivirana_varijabla naziv="DomainObject.Predmet.StrankaListFormatedWithAdressOIB_1">
      <item>Financijska agencija, OIB 85821130368, ULICA GRADA VUKOVARA 70, 10000 Zagreb</item>
      <item>Ministarstvo financija, Porezna uprava, Područni ured Zagrebačka županija, Avenija Dubrovnik 26, 10000 Zagreb zastupanog po punomoćniku Županijsko državno odvjetništvo u Velikoj Gorici</item>
    </derivirana_varijabla>
  </DomainObject.Predmet.StrankaListFormatedWithAdressOIB>
  <DomainObject.Predmet.StrankaListNazivFormated>
    <izvorni_sadrzaj>
      <item>Financijska agencija</item>
      <item>Ministarstvo financija, Porezna uprava, Područni ured Zagrebačka županija</item>
    </izvorni_sadrzaj>
    <derivirana_varijabla naziv="DomainObject.Predmet.StrankaListNazivFormated_1">
      <item>Financijska agencija</item>
      <item>Ministarstvo financija, Porezna uprava, Područni ured Zagrebačka županija</item>
    </derivirana_varijabla>
  </DomainObject.Predmet.StrankaListNazivFormated>
  <DomainObject.Predmet.StrankaListNazivFormatedOIB>
    <izvorni_sadrzaj>
      <item>Financijska agencija, OIB 85821130368</item>
      <item>Ministarstvo financija, Porezna uprava, Područni ured Zagrebačka županija</item>
    </izvorni_sadrzaj>
    <derivirana_varijabla naziv="DomainObject.Predmet.StrankaListNazivFormatedOIB_1">
      <item>Financijska agencija, OIB 85821130368</item>
      <item>Ministarstvo financija, Porezna uprava, Područni ured Zagrebačka županija</item>
    </derivirana_varijabla>
  </DomainObject.Predmet.StrankaListNazivFormatedOIB>
  <DomainObject.Predmet.ProtuStrankaListFormated>
    <izvorni_sadrzaj>
      <item>Reality usluge d.o.o. zastupanog po punomoćniku Anton Ćibarić</item>
    </izvorni_sadrzaj>
    <derivirana_varijabla naziv="DomainObject.Predmet.ProtuStrankaListFormated_1">
      <item>Reality usluge d.o.o. zastupanog po punomoćniku Anton Ćibarić</item>
    </derivirana_varijabla>
  </DomainObject.Predmet.ProtuStrankaListFormated>
  <DomainObject.Predmet.ProtuStrankaListFormatedOIB>
    <izvorni_sadrzaj>
      <item>Reality usluge d.o.o., OIB 50564959214 zastupanog po punomoćniku Anton Ćibarić</item>
    </izvorni_sadrzaj>
    <derivirana_varijabla naziv="DomainObject.Predmet.ProtuStrankaListFormatedOIB_1">
      <item>Reality usluge d.o.o., OIB 50564959214 zastupanog po punomoćniku Anton Ćibarić</item>
    </derivirana_varijabla>
  </DomainObject.Predmet.ProtuStrankaListFormatedOIB>
  <DomainObject.Predmet.ProtuStrankaListFormatedWithAdress>
    <izvorni_sadrzaj>
      <item>Reality usluge d.o.o., Okunjska ulica 6, 10370 Okunšćak zastupanog po punomoćniku Anton Ćibarić</item>
    </izvorni_sadrzaj>
    <derivirana_varijabla naziv="DomainObject.Predmet.ProtuStrankaListFormatedWithAdress_1">
      <item>Reality usluge d.o.o., Okunjska ulica 6, 10370 Okunšćak zastupanog po punomoćniku Anton Ćibarić</item>
    </derivirana_varijabla>
  </DomainObject.Predmet.ProtuStrankaListFormatedWithAdress>
  <DomainObject.Predmet.ProtuStrankaListFormatedWithAdressOIB>
    <izvorni_sadrzaj>
      <item>Reality usluge d.o.o., OIB 50564959214, Okunjska ulica 6, 10370 Okunšćak zastupanog po punomoćniku Anton Ćibarić</item>
    </izvorni_sadrzaj>
    <derivirana_varijabla naziv="DomainObject.Predmet.ProtuStrankaListFormatedWithAdressOIB_1">
      <item>Reality usluge d.o.o., OIB 50564959214, Okunjska ulica 6, 10370 Okunšćak zastupanog po punomoćniku Anton Ćibarić</item>
    </derivirana_varijabla>
  </DomainObject.Predmet.ProtuStrankaListFormatedWithAdressOIB>
  <DomainObject.Predmet.ProtuStrankaListNazivFormated>
    <izvorni_sadrzaj>
      <item>Reality usluge d.o.o.</item>
    </izvorni_sadrzaj>
    <derivirana_varijabla naziv="DomainObject.Predmet.ProtuStrankaListNazivFormated_1">
      <item>Reality usluge d.o.o.</item>
    </derivirana_varijabla>
  </DomainObject.Predmet.ProtuStrankaListNazivFormated>
  <DomainObject.Predmet.ProtuStrankaListNazivFormatedOIB>
    <izvorni_sadrzaj>
      <item>Reality usluge d.o.o., OIB 50564959214</item>
    </izvorni_sadrzaj>
    <derivirana_varijabla naziv="DomainObject.Predmet.ProtuStrankaListNazivFormatedOIB_1">
      <item>Reality usluge d.o.o., OIB 50564959214</item>
    </derivirana_varijabla>
  </DomainObject.Predmet.ProtuStrankaListNazivFormatedOIB>
  <DomainObject.Predmet.OstaliListFormated>
    <izvorni_sadrzaj>
      <item>Županijsko državno odvjetništvo u Velikoj Gorici punomoćnik sudionika u postupku Ministarstvo financija, Porezna uprava, Područni ured Zagrebačka županija</item>
      <item>Anton Ćibarić punomoćnik sudionika u postupku Reality usluge d.o.o.</item>
      <item>Raiffeisenbank Austria d.d.</item>
    </izvorni_sadrzaj>
    <derivirana_varijabla naziv="DomainObject.Predmet.OstaliListFormated_1">
      <item>Županijsko državno odvjetništvo u Velikoj Gorici punomoćnik sudionika u postupku Ministarstvo financija, Porezna uprava, Područni ured Zagrebačka županija</item>
      <item>Anton Ćibarić punomoćnik sudionika u postupku Reality usluge d.o.o.</item>
      <item>Raiffeisenbank Austria d.d.</item>
    </derivirana_varijabla>
  </DomainObject.Predmet.OstaliListFormated>
  <DomainObject.Predmet.OstaliListFormatedOIB>
    <izvorni_sadrzaj>
      <item>Županijsko državno odvjetništvo u Velikoj Gorici punomoćnik sudionika u postupku Ministarstvo financija, Porezna uprava, Područni ured Zagrebačka županija</item>
      <item>Anton Ćibarić, OIB 80309276695 punomoćnik sudionika u postupku Reality usluge d.o.o.</item>
      <item>Raiffeisenbank Austria d.d., OIB 53056966535</item>
    </izvorni_sadrzaj>
    <derivirana_varijabla naziv="DomainObject.Predmet.OstaliListFormatedOIB_1">
      <item>Županijsko državno odvjetništvo u Velikoj Gorici punomoćnik sudionika u postupku Ministarstvo financija, Porezna uprava, Područni ured Zagrebačka županija</item>
      <item>Anton Ćibarić, OIB 80309276695 punomoćnik sudionika u postupku Reality usluge d.o.o.</item>
      <item>Raiffeisenbank Austria d.d., OIB 53056966535</item>
    </derivirana_varijabla>
  </DomainObject.Predmet.OstaliListFormatedOIB>
  <DomainObject.Predmet.OstaliListFormatedWithAdress>
    <izvorni_sadrzaj>
      <item>Županijsko državno odvjetništvo u Velikoj Gorici, Hrvatske bratske zajednice 1, 10410 Velika Gorica punomoćnik sudionika u postupku Ministarstvo financija, Porezna uprava, Područni ured Zagrebačka županija</item>
      <item>Anton Ćibarić, Ljubuška 58, 10000 Zagreb punomoćnik sudionika u postupku Reality usluge d.o.o.</item>
      <item>Raiffeisenbank Austria d.d., Magazinska cesta 69, 10000 Zagreb</item>
    </izvorni_sadrzaj>
    <derivirana_varijabla naziv="DomainObject.Predmet.OstaliListFormatedWithAdress_1">
      <item>Županijsko državno odvjetništvo u Velikoj Gorici, Hrvatske bratske zajednice 1, 10410 Velika Gorica punomoćnik sudionika u postupku Ministarstvo financija, Porezna uprava, Područni ured Zagrebačka županija</item>
      <item>Anton Ćibarić, Ljubuška 58, 10000 Zagreb punomoćnik sudionika u postupku Reality usluge d.o.o.</item>
      <item>Raiffeisenbank Austria d.d., Magazinska cesta 69, 10000 Zagreb</item>
    </derivirana_varijabla>
  </DomainObject.Predmet.OstaliListFormatedWithAdress>
  <DomainObject.Predmet.OstaliListFormatedWithAdressOIB>
    <izvorni_sadrzaj>
      <item>Županijsko državno odvjetništvo u Velikoj Gorici, Hrvatske bratske zajednice 1, 10410 Velika Gorica punomoćnik sudionika u postupku Ministarstvo financija, Porezna uprava, Područni ured Zagrebačka županija</item>
      <item>Anton Ćibarić, OIB 80309276695, Ljubuška 58, 10000 Zagreb punomoćnik sudionika u postupku Reality usluge d.o.o.</item>
      <item>Raiffeisenbank Austria d.d., OIB 53056966535, Magazinska cesta 69, 10000 Zagreb</item>
    </izvorni_sadrzaj>
    <derivirana_varijabla naziv="DomainObject.Predmet.OstaliListFormatedWithAdressOIB_1">
      <item>Županijsko državno odvjetništvo u Velikoj Gorici, Hrvatske bratske zajednice 1, 10410 Velika Gorica punomoćnik sudionika u postupku Ministarstvo financija, Porezna uprava, Područni ured Zagrebačka županija</item>
      <item>Anton Ćibarić, OIB 80309276695, Ljubuška 58, 10000 Zagreb punomoćnik sudionika u postupku Reality usluge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Županijsko državno odvjetništvo u Velikoj Gorici</item>
      <item>Anton Ćibarić</item>
      <item>Raiffeisenbank Austria d.d.</item>
    </izvorni_sadrzaj>
    <derivirana_varijabla naziv="DomainObject.Predmet.OstaliListNazivFormated_1">
      <item>Županijsko državno odvjetništvo u Velikoj Gorici</item>
      <item>Anton Ćibarić</item>
      <item>Raiffeisenbank Austria d.d.</item>
    </derivirana_varijabla>
  </DomainObject.Predmet.OstaliListNazivFormated>
  <DomainObject.Predmet.OstaliListNazivFormatedOIB>
    <izvorni_sadrzaj>
      <item>Županijsko državno odvjetništvo u Velikoj Gorici</item>
      <item>Anton Ćibarić, OIB 80309276695</item>
      <item>Raiffeisenbank Austria d.d., OIB 53056966535</item>
    </izvorni_sadrzaj>
    <derivirana_varijabla naziv="DomainObject.Predmet.OstaliListNazivFormatedOIB_1">
      <item>Županijsko državno odvjetništvo u Velikoj Gorici</item>
      <item>Anton Ćibarić, OIB 80309276695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lipnja 2025.</izvorni_sadrzaj>
    <derivirana_varijabla naziv="DomainObject.Datum_1">2. lipnja 2025.</derivirana_varijabla>
  </DomainObject.Datum>
  <DomainObject.PoslovniBrojDokumenta>
    <izvorni_sadrzaj>St-231/2025-20</izvorni_sadrzaj>
    <derivirana_varijabla naziv="DomainObject.PoslovniBrojDokumenta_1">St-231/2025-20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Reality usluge d.o.o.</izvorni_sadrzaj>
    <derivirana_varijabla naziv="DomainObject.Predmet.ProtustrankaIDrugi_1">Reality usluge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Reality usluge d.o.o., OIB 50564959214, Okunjska ulica 6, 10370 Okunšćak</izvorni_sadrzaj>
    <derivirana_varijabla naziv="DomainObject.Predmet.ProtustrankaIDrugiAdressOIB_1">Reality usluge d.o.o., OIB 50564959214, Okunjska ulica 6,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Reality usluge d.o.o.</item>
      <item>Financijska agencija</item>
      <item>Ministarstvo financija, Porezna uprava, Područni ured Zagrebačka županija</item>
      <item>Županijsko državno odvjetništvo u Velikoj Gorici</item>
      <item>Anton Ćibarić</item>
      <item>Raiffeisenbank Austria d.d.</item>
    </izvorni_sadrzaj>
    <derivirana_varijabla naziv="DomainObject.Predmet.SudioniciListNaziv_1">
      <item>Reality usluge d.o.o.</item>
      <item>Financijska agencija</item>
      <item>Ministarstvo financija, Porezna uprava, Područni ured Zagrebačka županija</item>
      <item>Županijsko državno odvjetništvo u Velikoj Gorici</item>
      <item>Anton Ćibarić</item>
      <item>Raiffeisenbank Austria d.d.</item>
    </derivirana_varijabla>
  </DomainObject.Predmet.SudioniciListNaziv>
  <DomainObject.Predmet.SudioniciListAdressOIB>
    <izvorni_sadrzaj>
      <item>Reality usluge d.o.o., OIB 50564959214, Okunjska ulica 6,10370 Okunšćak</item>
      <item>Financijska agencija, OIB 85821130368, ULICA GRADA VUKOVARA 70,10000 Zagreb</item>
      <item>Ministarstvo financija, Porezna uprava, Područni ured Zagrebačka županija, Avenija Dubrovnik 26,10000 Zagreb</item>
      <item>Županijsko državno odvjetništvo u Velikoj Gorici, Hrvatske bratske zajednice 1,10410 Velika Gorica</item>
      <item>Anton Ćibarić, OIB 80309276695, Ljubuška 58,10000 Zagreb</item>
      <item>Raiffeisenbank Austria d.d., OIB 53056966535, Magazinska cesta 69,10000 Zagreb</item>
    </izvorni_sadrzaj>
    <derivirana_varijabla naziv="DomainObject.Predmet.SudioniciListAdressOIB_1">
      <item>Reality usluge d.o.o., OIB 50564959214, Okunjska ulica 6,10370 Okunšćak</item>
      <item>Financijska agencija, OIB 85821130368, ULICA GRADA VUKOVARA 70,10000 Zagreb</item>
      <item>Ministarstvo financija, Porezna uprava, Područni ured Zagrebačka županija, Avenija Dubrovnik 26,10000 Zagreb</item>
      <item>Županijsko državno odvjetništvo u Velikoj Gorici, Hrvatske bratske zajednice 1,10410 Velika Gorica</item>
      <item>Anton Ćibarić, OIB 80309276695, Ljubuška 58,10000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50564959214</item>
      <item>, OIB 85821130368</item>
      <item>, OIB null</item>
      <item>, OIB null</item>
      <item>, OIB 80309276695</item>
      <item>, OIB 53056966535</item>
    </izvorni_sadrzaj>
    <derivirana_varijabla naziv="DomainObject.Predmet.SudioniciListNazivOIB_1">
      <item>, OIB 50564959214</item>
      <item>, OIB 85821130368</item>
      <item>, OIB null</item>
      <item>, OIB null</item>
      <item>, OIB 80309276695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listopada 2024.</izvorni_sadrzaj>
    <derivirana_varijabla naziv="DomainObject.Predmet.DatumPocetkaProcesa_1">15.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92FEC3-6DC2-42CD-B692-C6DFEB2C344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301</properties:Words>
  <properties:Characters>1629</properties:Characters>
  <properties:Lines>66</properties:Lines>
  <properties:Paragraphs>26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2025-05-26T13:01:00Z</dcterms:created>
  <dc:creator>Josip Bilić</dc:creator>
  <dc:description/>
  <cp:keywords/>
  <cp:lastModifiedBy>Mateja Borjan Kunštek</cp:lastModifiedBy>
  <cp:lastPrinted>2025-06-02T05:54:00Z</cp:lastPrinted>
  <dcterms:modified xmlns:xsi="http://www.w3.org/2001/XMLSchema-instance" xsi:type="dcterms:W3CDTF">2025-06-02T09:06:00Z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St-231/2025-20 / Zapisnik - Ročište radi izjašnjenja o prijedlogu za otvaranje steč.post (9. Zapisnik sa ročišta radi rasprave o pretpostavkama za otvaranje -e spis.docx)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